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3146" w:rsidRDefault="00CD3146" w:rsidP="006E2C4A"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s1026" type="#_x0000_t75" style="position:absolute;margin-left:9.05pt;margin-top:-2.95pt;width:183.75pt;height:212.25pt;z-index:-251686912;visibility:visible">
            <v:imagedata r:id="rId4" o:title="" croptop="15915f" cropbottom="10092f" cropleft="35243f" cropright="13864f"/>
          </v:shape>
        </w:pict>
      </w:r>
      <w:r>
        <w:t>1.</w:t>
      </w:r>
      <w:r w:rsidRPr="006E2C4A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4" o:spid="_x0000_s1027" type="#_x0000_t75" style="position:absolute;margin-left:-2.2pt;margin-top:22.95pt;width:195pt;height:196.5pt;z-index:-251685888;visibility:visible">
            <v:imagedata r:id="rId5" o:title="" croptop="20257f" cropbottom="11916f" cropleft="34129f" cropright="13354f"/>
          </v:shape>
        </w:pict>
      </w:r>
    </w:p>
    <w:p w:rsidR="00CD3146" w:rsidRDefault="00CD3146" w:rsidP="006E2C4A">
      <w:r>
        <w:rPr>
          <w:noProof/>
          <w:lang w:eastAsia="tr-TR"/>
        </w:rPr>
        <w:pict>
          <v:oval id="_x0000_s1028" style="position:absolute;margin-left:-2.2pt;margin-top:-.2pt;width:12.75pt;height:14.25pt;z-index:-251684864" stroked="f"/>
        </w:pict>
      </w:r>
      <w:r>
        <w:t>2.</w:t>
      </w:r>
      <w:r w:rsidRPr="006E2C4A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7" o:spid="_x0000_s1029" type="#_x0000_t75" style="position:absolute;margin-left:1.55pt;margin-top:15.9pt;width:187.5pt;height:168.75pt;z-index:-251683840;visibility:visible">
            <v:imagedata r:id="rId6" o:title="" croptop="23832f" cropbottom="13422f" cropleft="17888f" cropright="32397f"/>
          </v:shape>
        </w:pict>
      </w:r>
      <w:r>
        <w:t>3.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10" o:spid="_x0000_s1030" type="#_x0000_t75" style="position:absolute;margin-left:6.9pt;margin-top:.05pt;width:176.25pt;height:209.25pt;z-index:-251682816;visibility:visible">
            <v:imagedata r:id="rId6" o:title="" croptop="23434f" cropbottom="9532f" cropleft="34870f" cropright="13602f"/>
          </v:shape>
        </w:pict>
      </w:r>
      <w:r>
        <w:t>4.</w:t>
      </w:r>
      <w:r w:rsidRPr="006E2C4A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13" o:spid="_x0000_s1031" type="#_x0000_t75" style="position:absolute;margin-left:6.9pt;margin-top:-.25pt;width:153pt;height:150.75pt;z-index:-251681792;visibility:visible">
            <v:imagedata r:id="rId7" o:title="" croptop="17476f" cropbottom="24229f" cropleft="17952f" cropright="32494f"/>
          </v:shape>
        </w:pict>
      </w:r>
      <w:r>
        <w:t>5.</w:t>
      </w:r>
      <w:r w:rsidRPr="006E2C4A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16" o:spid="_x0000_s1032" type="#_x0000_t75" style="position:absolute;margin-left:6.9pt;margin-top:8.35pt;width:156.75pt;height:179.25pt;z-index:-251680768;visibility:visible">
            <v:imagedata r:id="rId8" o:title=""/>
          </v:shape>
        </w:pict>
      </w:r>
      <w:r>
        <w:t>6.</w:t>
      </w:r>
      <w:r w:rsidRPr="006E2C4A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17" o:spid="_x0000_s1033" type="#_x0000_t75" style="position:absolute;margin-left:1pt;margin-top:-2.95pt;width:181.3pt;height:173.25pt;z-index:-251679744;visibility:visible">
            <v:imagedata r:id="rId9" o:title=""/>
          </v:shape>
        </w:pict>
      </w:r>
      <w:r>
        <w:t>7.</w:t>
      </w:r>
      <w:r w:rsidRPr="006E2C4A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18" o:spid="_x0000_s1034" type="#_x0000_t75" style="position:absolute;margin-left:7.75pt;margin-top:3.8pt;width:164.25pt;height:3in;z-index:-251678720;visibility:visible">
            <v:imagedata r:id="rId10" o:title=""/>
          </v:shape>
        </w:pict>
      </w:r>
      <w:r>
        <w:t>8.</w:t>
      </w:r>
      <w:r w:rsidRPr="006E2C4A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26" o:spid="_x0000_s1035" type="#_x0000_t75" style="position:absolute;margin-left:10pt;margin-top:24.9pt;width:178.5pt;height:156pt;z-index:-251670528;visibility:visible">
            <v:imagedata r:id="rId11" o:title="" croptop="17476f" cropbottom="23434f" cropleft="35117f" cropright="12860f"/>
          </v:shape>
        </w:pict>
      </w:r>
    </w:p>
    <w:p w:rsidR="00CD3146" w:rsidRDefault="00CD3146" w:rsidP="006E2C4A">
      <w:r>
        <w:t>9.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19" o:spid="_x0000_s1036" type="#_x0000_t75" style="position:absolute;margin-left:17.6pt;margin-top:.05pt;width:171.8pt;height:270pt;z-index:-251677696;visibility:visible">
            <v:imagedata r:id="rId12" o:title=""/>
          </v:shape>
        </w:pict>
      </w:r>
      <w:r>
        <w:t>10.</w:t>
      </w:r>
      <w:r w:rsidRPr="006E2C4A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20" o:spid="_x0000_s1037" type="#_x0000_t75" style="position:absolute;margin-left:11.6pt;margin-top:21.65pt;width:165.75pt;height:286.7pt;z-index:-251676672;visibility:visible">
            <v:imagedata r:id="rId13" o:title=""/>
          </v:shape>
        </w:pict>
      </w:r>
    </w:p>
    <w:p w:rsidR="00CD3146" w:rsidRDefault="00CD3146" w:rsidP="006E2C4A">
      <w:r>
        <w:t>11.</w:t>
      </w:r>
      <w:r w:rsidRPr="006E2C4A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21" o:spid="_x0000_s1038" type="#_x0000_t75" style="position:absolute;margin-left:-2.2pt;margin-top:255.8pt;width:183pt;height:226.5pt;z-index:-251675648;visibility:visible">
            <v:imagedata r:id="rId14" o:title=""/>
          </v:shape>
        </w:pict>
      </w:r>
      <w:r>
        <w:rPr>
          <w:noProof/>
          <w:lang w:eastAsia="tr-TR"/>
        </w:rPr>
        <w:pict>
          <v:shape id="Resim 22" o:spid="_x0000_s1039" type="#_x0000_t75" style="position:absolute;margin-left:9.8pt;margin-top:.05pt;width:165pt;height:236.25pt;z-index:-251674624;visibility:visible">
            <v:imagedata r:id="rId15" o:title="" cropright="2576f"/>
          </v:shape>
        </w:pict>
      </w:r>
      <w:r>
        <w:t>12.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Pr="005E09B4" w:rsidRDefault="00CD3146" w:rsidP="005E09B4">
      <w:pPr>
        <w:spacing w:after="0"/>
        <w:rPr>
          <w:b/>
        </w:rPr>
      </w:pPr>
      <w:r w:rsidRPr="005E09B4">
        <w:rPr>
          <w:b/>
        </w:rPr>
        <w:t>Bu dokümanın Word</w:t>
      </w:r>
      <w:r>
        <w:rPr>
          <w:b/>
        </w:rPr>
        <w:t xml:space="preserve"> ve online</w:t>
      </w:r>
      <w:r w:rsidRPr="005E09B4">
        <w:rPr>
          <w:b/>
        </w:rPr>
        <w:t xml:space="preserve"> hali</w:t>
      </w:r>
    </w:p>
    <w:p w:rsidR="00CD3146" w:rsidRPr="005E09B4" w:rsidRDefault="00CD3146" w:rsidP="005E09B4">
      <w:pPr>
        <w:spacing w:after="0"/>
        <w:rPr>
          <w:b/>
        </w:rPr>
      </w:pPr>
      <w:r w:rsidRPr="005E09B4">
        <w:rPr>
          <w:b/>
        </w:rPr>
        <w:t>http://goo.gl/1JZFg6</w:t>
      </w:r>
    </w:p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23" o:spid="_x0000_s1040" type="#_x0000_t75" style="position:absolute;margin-left:6.9pt;margin-top:3.8pt;width:180.75pt;height:261.75pt;z-index:-251673600;visibility:visible">
            <v:imagedata r:id="rId16" o:title=""/>
          </v:shape>
        </w:pict>
      </w:r>
      <w:r>
        <w:t>14.</w:t>
      </w:r>
      <w:r w:rsidRPr="00EF273B">
        <w:t xml:space="preserve"> </w:t>
      </w:r>
      <w:r w:rsidRPr="006E2C4A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24" o:spid="_x0000_s1041" type="#_x0000_t75" style="position:absolute;margin-left:1.65pt;margin-top:11.15pt;width:198.75pt;height:237.75pt;z-index:-251672576;visibility:visible">
            <v:imagedata r:id="rId17" o:title=""/>
          </v:shape>
        </w:pict>
      </w:r>
      <w:r>
        <w:t>15.</w:t>
      </w:r>
      <w:r w:rsidRPr="00EF273B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25" o:spid="_x0000_s1042" type="#_x0000_t75" style="position:absolute;margin-left:10pt;margin-top:.05pt;width:183.75pt;height:209.25pt;z-index:-251671552;visibility:visible">
            <v:imagedata r:id="rId18" o:title=""/>
          </v:shape>
        </w:pict>
      </w:r>
      <w:r>
        <w:t>16.</w:t>
      </w:r>
      <w:r w:rsidRPr="00EF273B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29" o:spid="_x0000_s1043" type="#_x0000_t75" style="position:absolute;margin-left:19.75pt;margin-top:5.75pt;width:167.45pt;height:218.25pt;z-index:-251669504;visibility:visible">
            <v:imagedata r:id="rId19" o:title="" croptop="15093f" cropbottom="19065f" cropleft="17951f" cropright="32600f"/>
          </v:shape>
        </w:pict>
      </w:r>
      <w:r>
        <w:t>17.</w:t>
      </w:r>
      <w:r w:rsidRPr="00EF273B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35" o:spid="_x0000_s1044" type="#_x0000_t75" style="position:absolute;margin-left:10pt;margin-top:20.5pt;width:187.5pt;height:136.5pt;z-index:-251668480;visibility:visible">
            <v:imagedata r:id="rId20" o:title="" croptop="13901f" cropbottom="31378f" cropleft="33761f" cropright="14398f"/>
          </v:shape>
        </w:pict>
      </w:r>
    </w:p>
    <w:p w:rsidR="00CD3146" w:rsidRDefault="00CD3146" w:rsidP="006E2C4A">
      <w:r>
        <w:rPr>
          <w:noProof/>
          <w:lang w:eastAsia="tr-TR"/>
        </w:rPr>
        <w:pict>
          <v:oval id="_x0000_s1045" style="position:absolute;margin-left:11.6pt;margin-top:.05pt;width:12.65pt;height:20.5pt;z-index:-251664384" stroked="f"/>
        </w:pict>
      </w:r>
      <w:r>
        <w:rPr>
          <w:noProof/>
          <w:lang w:eastAsia="tr-TR"/>
        </w:rPr>
        <w:pict>
          <v:oval id="_x0000_s1046" style="position:absolute;margin-left:.35pt;margin-top:.05pt;width:13.5pt;height:15.75pt;z-index:-251667456" stroked="f"/>
        </w:pict>
      </w:r>
      <w:r>
        <w:t>18.</w:t>
      </w:r>
      <w:r w:rsidRPr="00EF273B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38" o:spid="_x0000_s1047" type="#_x0000_t75" style="position:absolute;margin-left:11.6pt;margin-top:-2.2pt;width:171.75pt;height:258pt;z-index:-251666432;visibility:visible">
            <v:imagedata r:id="rId21" o:title="" croptop="19092f" cropbottom="9203f" cropleft="17703f" cropright="32835f"/>
          </v:shape>
        </w:pict>
      </w:r>
      <w:r>
        <w:t>19.</w:t>
      </w:r>
      <w:r w:rsidRPr="00EF273B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41" o:spid="_x0000_s1048" type="#_x0000_t75" style="position:absolute;margin-left:17.6pt;margin-top:0;width:178.5pt;height:221.25pt;z-index:-251665408;visibility:visible">
            <v:imagedata r:id="rId21" o:title="" croptop="13706f" cropbottom="20832f" cropleft="34997f" cropright="14936f"/>
          </v:shape>
        </w:pict>
      </w:r>
      <w:r>
        <w:t>20.</w:t>
      </w:r>
      <w:r w:rsidRPr="00EF273B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44" o:spid="_x0000_s1049" type="#_x0000_t75" style="position:absolute;margin-left:10.1pt;margin-top:22.1pt;width:198.75pt;height:82.5pt;z-index:-251663360;visibility:visible">
            <v:imagedata r:id="rId22" o:title=""/>
          </v:shape>
        </w:pict>
      </w:r>
    </w:p>
    <w:p w:rsidR="00CD3146" w:rsidRDefault="00CD3146" w:rsidP="006E2C4A">
      <w:r>
        <w:t>21.</w:t>
      </w:r>
    </w:p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45" o:spid="_x0000_s1050" type="#_x0000_t75" style="position:absolute;margin-left:6.15pt;margin-top:-2.2pt;width:188.25pt;height:199.5pt;z-index:-251662336;visibility:visible">
            <v:imagedata r:id="rId23" o:title=""/>
          </v:shape>
        </w:pict>
      </w:r>
      <w:r>
        <w:t>22.</w:t>
      </w:r>
      <w:r w:rsidRPr="00EF273B">
        <w:t xml:space="preserve"> 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46" o:spid="_x0000_s1051" type="#_x0000_t75" style="position:absolute;margin-left:1.55pt;margin-top:16.25pt;width:198.75pt;height:206.25pt;z-index:-251661312;visibility:visible">
            <v:imagedata r:id="rId24" o:title=""/>
          </v:shape>
        </w:pict>
      </w:r>
      <w:r>
        <w:t>23.</w:t>
      </w:r>
      <w:r w:rsidRPr="00EF273B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55" o:spid="_x0000_s1052" type="#_x0000_t75" style="position:absolute;margin-left:-4.45pt;margin-top:14.55pt;width:198.75pt;height:98.25pt;z-index:-251651072;visibility:visible">
            <v:imagedata r:id="rId25" o:title=""/>
          </v:shape>
        </w:pict>
      </w:r>
      <w:r>
        <w:t>24.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49" o:spid="_x0000_s1053" type="#_x0000_t75" style="position:absolute;margin-left:200.4pt;margin-top:-8.95pt;width:187.8pt;height:206.25pt;z-index:-251657216;visibility:visible">
            <v:imagedata r:id="rId26" o:title=""/>
          </v:shape>
        </w:pict>
      </w:r>
      <w:r>
        <w:rPr>
          <w:noProof/>
          <w:lang w:eastAsia="tr-TR"/>
        </w:rPr>
        <w:pict>
          <v:shape id="Resim 47" o:spid="_x0000_s1054" type="#_x0000_t75" style="position:absolute;margin-left:9.15pt;margin-top:2.3pt;width:178.5pt;height:272.25pt;z-index:-251660288;visibility:visible">
            <v:imagedata r:id="rId27" o:title=""/>
          </v:shape>
        </w:pict>
      </w:r>
      <w:r>
        <w:t>25.</w:t>
      </w:r>
      <w:r w:rsidRPr="00D1761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oval id="_x0000_s1055" style="position:absolute;margin-left:-.6pt;margin-top:1.45pt;width:21pt;height:17.25pt;z-index:-251658240" stroked="f"/>
        </w:pict>
      </w:r>
      <w:r>
        <w:rPr>
          <w:noProof/>
          <w:lang w:eastAsia="tr-TR"/>
        </w:rPr>
        <w:pict>
          <v:shape id="Resim 48" o:spid="_x0000_s1056" type="#_x0000_t75" style="position:absolute;margin-left:.9pt;margin-top:1.45pt;width:183pt;height:272.25pt;z-index:-251659264;visibility:visible">
            <v:imagedata r:id="rId28" o:title=""/>
          </v:shape>
        </w:pict>
      </w:r>
      <w:r>
        <w:t>26.</w:t>
      </w:r>
      <w:r w:rsidRPr="00D1761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t>27.</w:t>
      </w:r>
      <w:r w:rsidRPr="00D1761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50" o:spid="_x0000_s1057" type="#_x0000_t75" style="position:absolute;margin-left:2.05pt;margin-top:24.45pt;width:177.75pt;height:174.75pt;z-index:-251656192;visibility:visible">
            <v:imagedata r:id="rId29" o:title=""/>
          </v:shape>
        </w:pict>
      </w:r>
    </w:p>
    <w:p w:rsidR="00CD3146" w:rsidRDefault="00CD3146" w:rsidP="006E2C4A">
      <w:r>
        <w:t>28.</w:t>
      </w:r>
      <w:r w:rsidRPr="00D1761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51" o:spid="_x0000_s1058" type="#_x0000_t75" style="position:absolute;margin-left:7pt;margin-top:24.85pt;width:168.75pt;height:183.75pt;z-index:-251655168;visibility:visible">
            <v:imagedata r:id="rId30" o:title=""/>
          </v:shape>
        </w:pict>
      </w:r>
    </w:p>
    <w:p w:rsidR="00CD3146" w:rsidRDefault="00CD3146" w:rsidP="006E2C4A">
      <w:r>
        <w:t>29.</w:t>
      </w:r>
      <w:r w:rsidRPr="00D1761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52" o:spid="_x0000_s1059" type="#_x0000_t75" style="position:absolute;margin-left:1.85pt;margin-top:-8.95pt;width:171pt;height:280.05pt;z-index:-251654144;visibility:visible">
            <v:imagedata r:id="rId31" o:title=""/>
          </v:shape>
        </w:pict>
      </w:r>
      <w:r>
        <w:t>30.</w:t>
      </w:r>
      <w:r w:rsidRPr="00D1761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53" o:spid="_x0000_s1060" type="#_x0000_t75" style="position:absolute;margin-left:1.85pt;margin-top:1.45pt;width:198.75pt;height:204.75pt;z-index:-251653120;visibility:visible">
            <v:imagedata r:id="rId32" o:title=""/>
          </v:shape>
        </w:pict>
      </w:r>
      <w:r>
        <w:t>31.</w:t>
      </w:r>
      <w:r w:rsidRPr="00D1761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57" o:spid="_x0000_s1061" type="#_x0000_t75" style="position:absolute;margin-left:200.3pt;margin-top:-2.95pt;width:198.75pt;height:188.25pt;z-index:-251649024;visibility:visible">
            <v:imagedata r:id="rId33" o:title=""/>
          </v:shape>
        </w:pict>
      </w:r>
      <w:r>
        <w:rPr>
          <w:noProof/>
          <w:lang w:eastAsia="tr-TR"/>
        </w:rPr>
        <w:pict>
          <v:shape id="Resim 54" o:spid="_x0000_s1062" type="#_x0000_t75" style="position:absolute;margin-left:1.55pt;margin-top:8.3pt;width:198.75pt;height:246.75pt;z-index:-251652096;visibility:visible">
            <v:imagedata r:id="rId34" o:title=""/>
          </v:shape>
        </w:pict>
      </w:r>
      <w:r>
        <w:t>32.</w:t>
      </w:r>
      <w:r w:rsidRPr="00D1761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58" o:spid="_x0000_s1063" type="#_x0000_t75" style="position:absolute;margin-left:200.3pt;margin-top:11pt;width:198.75pt;height:227.25pt;z-index:-251648000;visibility:visible">
            <v:imagedata r:id="rId35" o:title=""/>
          </v:shape>
        </w:pict>
      </w:r>
    </w:p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56" o:spid="_x0000_s1064" type="#_x0000_t75" style="position:absolute;margin-left:1.55pt;margin-top:15.65pt;width:188.25pt;height:210.75pt;z-index:-251650048;visibility:visible">
            <v:imagedata r:id="rId36" o:title=""/>
          </v:shape>
        </w:pict>
      </w:r>
      <w:r>
        <w:t>33.</w:t>
      </w:r>
      <w:r w:rsidRPr="00D1761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t>34.</w:t>
      </w:r>
      <w:r w:rsidRPr="00D1761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t>35.</w:t>
      </w:r>
      <w:r w:rsidRPr="0081766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59" o:spid="_x0000_s1065" type="#_x0000_t75" style="position:absolute;margin-left:1.65pt;margin-top:10.85pt;width:198.75pt;height:84pt;z-index:-251646976;visibility:visible">
            <v:imagedata r:id="rId37" o:title=""/>
          </v:shape>
        </w:pict>
      </w:r>
      <w:r>
        <w:t>36.</w:t>
      </w:r>
      <w:r w:rsidRPr="0081766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60" o:spid="_x0000_s1066" type="#_x0000_t75" style="position:absolute;margin-left:10.75pt;margin-top:3.8pt;width:191.25pt;height:186pt;z-index:-251645952;visibility:visible">
            <v:imagedata r:id="rId38" o:title=""/>
          </v:shape>
        </w:pict>
      </w:r>
      <w:r>
        <w:t>37.</w:t>
      </w:r>
      <w:r w:rsidRPr="0081766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61" o:spid="_x0000_s1067" type="#_x0000_t75" style="position:absolute;margin-left:1.75pt;margin-top:11pt;width:198.75pt;height:129.75pt;z-index:-251644928;visibility:visible">
            <v:imagedata r:id="rId39" o:title=""/>
          </v:shape>
        </w:pict>
      </w:r>
      <w:r>
        <w:t>38.</w:t>
      </w:r>
      <w:r w:rsidRPr="0081766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62" o:spid="_x0000_s1068" type="#_x0000_t75" style="position:absolute;margin-left:1.75pt;margin-top:18.85pt;width:198.75pt;height:181.5pt;z-index:-251643904;visibility:visible">
            <v:imagedata r:id="rId40" o:title=""/>
          </v:shape>
        </w:pict>
      </w:r>
      <w:r>
        <w:t>39.</w:t>
      </w:r>
      <w:r w:rsidRPr="0081766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63" o:spid="_x0000_s1069" type="#_x0000_t75" style="position:absolute;margin-left:-1.15pt;margin-top:-2.95pt;width:198.75pt;height:160.5pt;z-index:-251642880;visibility:visible">
            <v:imagedata r:id="rId41" o:title=""/>
          </v:shape>
        </w:pict>
      </w:r>
      <w:r>
        <w:t>40.</w:t>
      </w:r>
      <w:r w:rsidRPr="0081766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64" o:spid="_x0000_s1070" type="#_x0000_t75" style="position:absolute;margin-left:1.85pt;margin-top:9.4pt;width:198.75pt;height:93pt;z-index:-251641856;visibility:visible">
            <v:imagedata r:id="rId42" o:title=""/>
          </v:shape>
        </w:pict>
      </w:r>
      <w:r>
        <w:t>41.</w:t>
      </w:r>
      <w:r w:rsidRPr="0081766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65" o:spid="_x0000_s1071" type="#_x0000_t75" style="position:absolute;margin-left:10.1pt;margin-top:11.15pt;width:198.75pt;height:49.5pt;z-index:-251640832;visibility:visible">
            <v:imagedata r:id="rId43" o:title=""/>
          </v:shape>
        </w:pict>
      </w:r>
      <w:r>
        <w:t>42.</w:t>
      </w:r>
      <w:r w:rsidRPr="00817662">
        <w:t xml:space="preserve"> </w:t>
      </w:r>
    </w:p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66" o:spid="_x0000_s1072" type="#_x0000_t75" style="position:absolute;margin-left:1.85pt;margin-top:9.75pt;width:207pt;height:121.85pt;z-index:-251639808;visibility:visible">
            <v:imagedata r:id="rId44" o:title=""/>
          </v:shape>
        </w:pict>
      </w:r>
      <w:r>
        <w:t>43.</w:t>
      </w:r>
      <w:r w:rsidRPr="00817662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70" o:spid="_x0000_s1073" type="#_x0000_t75" style="position:absolute;margin-left:.35pt;margin-top:14.55pt;width:213.75pt;height:96.75pt;z-index:-251635712;visibility:visible">
            <v:imagedata r:id="rId45" o:title=""/>
          </v:shape>
        </w:pict>
      </w:r>
      <w:r>
        <w:t>44.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67" o:spid="_x0000_s1074" type="#_x0000_t75" style="position:absolute;margin-left:6.05pt;margin-top:8.3pt;width:183.75pt;height:249.75pt;z-index:-251638784;visibility:visible">
            <v:imagedata r:id="rId46" o:title=""/>
          </v:shape>
        </w:pict>
      </w:r>
      <w:r>
        <w:t>45.</w:t>
      </w:r>
      <w:r w:rsidRPr="00AA305E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72" o:spid="_x0000_s1075" type="#_x0000_t75" style="position:absolute;margin-left:200.3pt;margin-top:10.2pt;width:198.75pt;height:145.5pt;z-index:-251633664;visibility:visible">
            <v:imagedata r:id="rId47" o:title=""/>
          </v:shape>
        </w:pict>
      </w:r>
    </w:p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68" o:spid="_x0000_s1076" type="#_x0000_t75" style="position:absolute;margin-left:-8.95pt;margin-top:15.65pt;width:198.75pt;height:188.25pt;z-index:-251637760;visibility:visible">
            <v:imagedata r:id="rId48" o:title=""/>
          </v:shape>
        </w:pict>
      </w:r>
      <w:r>
        <w:t>46.</w:t>
      </w:r>
      <w:r w:rsidRPr="00AA305E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73" o:spid="_x0000_s1077" type="#_x0000_t75" style="position:absolute;margin-left:200.3pt;margin-top:15.8pt;width:198.75pt;height:64.5pt;z-index:-251632640;visibility:visible">
            <v:imagedata r:id="rId49" o:title=""/>
          </v:shape>
        </w:pict>
      </w:r>
    </w:p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74" o:spid="_x0000_s1078" type="#_x0000_t75" style="position:absolute;margin-left:200.3pt;margin-top:10pt;width:198.75pt;height:62.25pt;z-index:-251631616;visibility:visible">
            <v:imagedata r:id="rId50" o:title=""/>
          </v:shape>
        </w:pict>
      </w:r>
    </w:p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71" o:spid="_x0000_s1079" type="#_x0000_t75" style="position:absolute;margin-left:-5.2pt;margin-top:17.6pt;width:198.75pt;height:84.75pt;z-index:-251634688;visibility:visible">
            <v:imagedata r:id="rId51" o:title=""/>
          </v:shape>
        </w:pict>
      </w:r>
      <w:r>
        <w:t>47.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69" o:spid="_x0000_s1080" type="#_x0000_t75" style="position:absolute;margin-left:-1.35pt;margin-top:12.8pt;width:198.75pt;height:164.25pt;z-index:-251636736;visibility:visible">
            <v:imagedata r:id="rId52" o:title=""/>
          </v:shape>
        </w:pict>
      </w:r>
      <w:r>
        <w:t>48.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t>49.</w:t>
      </w:r>
      <w:r w:rsidRPr="00AA305E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/>
    <w:p w:rsidR="00CD3146" w:rsidRDefault="00CD3146" w:rsidP="006E2C4A">
      <w:r>
        <w:t>50.</w:t>
      </w:r>
      <w:r w:rsidRPr="00AA305E">
        <w:t xml:space="preserve"> </w:t>
      </w:r>
    </w:p>
    <w:p w:rsidR="00CD3146" w:rsidRDefault="00CD3146" w:rsidP="006E2C4A"/>
    <w:p w:rsidR="00CD3146" w:rsidRDefault="00CD3146" w:rsidP="006E2C4A"/>
    <w:p w:rsidR="00CD3146" w:rsidRDefault="00CD3146" w:rsidP="006E2C4A">
      <w:r>
        <w:t>51.</w:t>
      </w:r>
      <w:r w:rsidRPr="00AA305E">
        <w:t xml:space="preserve"> </w:t>
      </w:r>
    </w:p>
    <w:p w:rsidR="00CD3146" w:rsidRDefault="00CD3146" w:rsidP="006E2C4A"/>
    <w:p w:rsidR="00CD3146" w:rsidRDefault="00CD3146" w:rsidP="006E2C4A">
      <w:r>
        <w:rPr>
          <w:noProof/>
          <w:lang w:eastAsia="tr-TR"/>
        </w:rPr>
        <w:pict>
          <v:shape id="Resim 75" o:spid="_x0000_s1081" type="#_x0000_t75" style="position:absolute;margin-left:8.4pt;margin-top:21.35pt;width:198.75pt;height:86.25pt;z-index:-251630592;visibility:visible">
            <v:imagedata r:id="rId53" o:title=""/>
          </v:shape>
        </w:pict>
      </w:r>
    </w:p>
    <w:p w:rsidR="00CD3146" w:rsidRDefault="00CD3146" w:rsidP="006E2C4A">
      <w:r>
        <w:t>52</w:t>
      </w:r>
    </w:p>
    <w:p w:rsidR="00CD3146" w:rsidRDefault="00CD3146" w:rsidP="006E2C4A"/>
    <w:p w:rsidR="00CD3146" w:rsidRDefault="00CD3146" w:rsidP="006E2C4A"/>
    <w:p w:rsidR="00CD3146" w:rsidRPr="006E2C4A" w:rsidRDefault="00CD3146" w:rsidP="006E2C4A"/>
    <w:sectPr w:rsidR="00CD3146" w:rsidRPr="006E2C4A" w:rsidSect="006E2C4A">
      <w:pgSz w:w="16838" w:h="11906" w:orient="landscape"/>
      <w:pgMar w:top="284" w:right="395" w:bottom="426" w:left="284" w:header="708" w:footer="708" w:gutter="0"/>
      <w:cols w:num="4" w:sep="1" w:space="9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42BBE"/>
    <w:rsid w:val="00033369"/>
    <w:rsid w:val="00044A89"/>
    <w:rsid w:val="00053D61"/>
    <w:rsid w:val="00091F9D"/>
    <w:rsid w:val="00175C56"/>
    <w:rsid w:val="001C7707"/>
    <w:rsid w:val="002919CF"/>
    <w:rsid w:val="00356495"/>
    <w:rsid w:val="003F1B7F"/>
    <w:rsid w:val="00404960"/>
    <w:rsid w:val="004131B1"/>
    <w:rsid w:val="00492503"/>
    <w:rsid w:val="00591570"/>
    <w:rsid w:val="005E09B4"/>
    <w:rsid w:val="006D064E"/>
    <w:rsid w:val="006D62EC"/>
    <w:rsid w:val="006E2C4A"/>
    <w:rsid w:val="007201CE"/>
    <w:rsid w:val="0075061C"/>
    <w:rsid w:val="00754433"/>
    <w:rsid w:val="00761B52"/>
    <w:rsid w:val="00806571"/>
    <w:rsid w:val="00817662"/>
    <w:rsid w:val="00872631"/>
    <w:rsid w:val="009278F8"/>
    <w:rsid w:val="00970F1E"/>
    <w:rsid w:val="009A69F9"/>
    <w:rsid w:val="009B76E5"/>
    <w:rsid w:val="009C18F6"/>
    <w:rsid w:val="00A42BBE"/>
    <w:rsid w:val="00AA0191"/>
    <w:rsid w:val="00AA305E"/>
    <w:rsid w:val="00B66232"/>
    <w:rsid w:val="00BA0C3A"/>
    <w:rsid w:val="00BA5B13"/>
    <w:rsid w:val="00BC5908"/>
    <w:rsid w:val="00BF20F0"/>
    <w:rsid w:val="00CD3146"/>
    <w:rsid w:val="00D17612"/>
    <w:rsid w:val="00D56FF5"/>
    <w:rsid w:val="00DA65EE"/>
    <w:rsid w:val="00DD5439"/>
    <w:rsid w:val="00E16086"/>
    <w:rsid w:val="00E8386C"/>
    <w:rsid w:val="00EF273B"/>
    <w:rsid w:val="00F34347"/>
    <w:rsid w:val="00F92618"/>
    <w:rsid w:val="00FB30A6"/>
    <w:rsid w:val="00FD1C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5B13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A42B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42BB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21" Type="http://schemas.openxmlformats.org/officeDocument/2006/relationships/image" Target="media/image18.png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emf"/><Relationship Id="rId55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png"/><Relationship Id="rId29" Type="http://schemas.openxmlformats.org/officeDocument/2006/relationships/image" Target="media/image26.emf"/><Relationship Id="rId41" Type="http://schemas.openxmlformats.org/officeDocument/2006/relationships/image" Target="media/image38.emf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" Type="http://schemas.openxmlformats.org/officeDocument/2006/relationships/image" Target="media/image2.png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10" Type="http://schemas.openxmlformats.org/officeDocument/2006/relationships/image" Target="media/image7.emf"/><Relationship Id="rId19" Type="http://schemas.openxmlformats.org/officeDocument/2006/relationships/image" Target="media/image16.png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256</TotalTime>
  <Pages>5</Pages>
  <Words>103</Words>
  <Characters>590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fatih</cp:lastModifiedBy>
  <cp:revision>17</cp:revision>
  <dcterms:created xsi:type="dcterms:W3CDTF">2014-11-13T12:27:00Z</dcterms:created>
  <dcterms:modified xsi:type="dcterms:W3CDTF">2015-02-21T09:07:00Z</dcterms:modified>
</cp:coreProperties>
</file>